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567"/>
        </w:tabs>
        <w:kinsoku/>
        <w:wordWrap/>
        <w:overflowPunct w:val="0"/>
        <w:topLinePunct w:val="0"/>
        <w:autoSpaceDE w:val="0"/>
        <w:autoSpaceDN w:val="0"/>
        <w:bidi w:val="0"/>
        <w:adjustRightInd w:val="0"/>
        <w:snapToGrid/>
        <w:spacing w:after="0"/>
        <w:textAlignment w:val="baseline"/>
        <w:rPr>
          <w:rFonts w:hint="eastAsia" w:ascii="Arial" w:hAnsi="Arial" w:eastAsia="宋体" w:cs="Arial"/>
          <w:b/>
          <w:sz w:val="24"/>
          <w:szCs w:val="24"/>
          <w:lang w:eastAsia="zh-CN"/>
        </w:rPr>
      </w:pPr>
      <w:bookmarkStart w:id="0" w:name="_Hlt450051172"/>
      <w:bookmarkEnd w:id="0"/>
      <w:bookmarkStart w:id="1" w:name="_Hlt448930105"/>
      <w:bookmarkEnd w:id="1"/>
      <w:bookmarkStart w:id="2" w:name="_Hlt450066085"/>
      <w:bookmarkEnd w:id="2"/>
      <w:bookmarkStart w:id="3" w:name="_Hlt450066087"/>
      <w:bookmarkEnd w:id="3"/>
      <w:bookmarkStart w:id="4" w:name="_Hlt449016246"/>
      <w:bookmarkEnd w:id="4"/>
      <w:bookmarkStart w:id="5" w:name="_Hlt450039480"/>
      <w:bookmarkEnd w:id="5"/>
      <w:r>
        <w:rPr>
          <w:rFonts w:ascii="Arial" w:hAnsi="Arial" w:cs="Arial"/>
          <w:b/>
          <w:sz w:val="24"/>
          <w:szCs w:val="24"/>
        </w:rPr>
        <w:t>3GPP TSG RAN meeting #</w:t>
      </w:r>
      <w:r>
        <w:rPr>
          <w:rFonts w:hint="eastAsia" w:ascii="Arial" w:hAnsi="Arial" w:cs="Arial" w:eastAsiaTheme="minorEastAsia"/>
          <w:b/>
          <w:sz w:val="24"/>
          <w:szCs w:val="24"/>
          <w:lang w:eastAsia="zh-TW"/>
        </w:rPr>
        <w:t>9</w:t>
      </w:r>
      <w:r>
        <w:rPr>
          <w:rFonts w:hint="eastAsia" w:ascii="Arial" w:hAnsi="Arial" w:cs="Arial" w:eastAsiaTheme="minorEastAsia"/>
          <w:b/>
          <w:sz w:val="24"/>
          <w:szCs w:val="24"/>
          <w:lang w:val="en-US" w:eastAsia="zh-CN"/>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lang w:val="en-GB" w:eastAsia="en-US" w:bidi="ar-SA"/>
        </w:rPr>
        <w:t>RP-21288</w:t>
      </w:r>
      <w:r>
        <w:rPr>
          <w:rFonts w:hint="eastAsia" w:ascii="Arial" w:hAnsi="Arial" w:cs="Arial"/>
          <w:b/>
          <w:sz w:val="24"/>
          <w:szCs w:val="24"/>
          <w:lang w:val="en-US" w:eastAsia="zh-CN" w:bidi="ar-SA"/>
        </w:rPr>
        <w:t>4</w:t>
      </w:r>
    </w:p>
    <w:p>
      <w:pPr>
        <w:keepNext w:val="0"/>
        <w:keepLines w:val="0"/>
        <w:pageBreakBefore w:val="0"/>
        <w:widowControl/>
        <w:tabs>
          <w:tab w:val="left" w:pos="567"/>
        </w:tabs>
        <w:kinsoku/>
        <w:wordWrap/>
        <w:overflowPunct w:val="0"/>
        <w:topLinePunct w:val="0"/>
        <w:autoSpaceDE w:val="0"/>
        <w:autoSpaceDN w:val="0"/>
        <w:bidi w:val="0"/>
        <w:adjustRightInd w:val="0"/>
        <w:snapToGrid/>
        <w:spacing w:after="0"/>
        <w:textAlignment w:val="baseline"/>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eastAsia="宋体" w:cs="Arial"/>
          <w:b/>
          <w:sz w:val="24"/>
          <w:lang w:val="en-US" w:eastAsia="zh-CN"/>
        </w:rPr>
        <w:t>Dec 6</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val="en-US" w:eastAsia="zh-CN"/>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6"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6"/>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9.4.2.7</w:t>
      </w:r>
      <w:bookmarkStart w:id="12" w:name="_GoBack"/>
      <w:bookmarkEnd w:id="12"/>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7" w:name="_Hlt515348423"/>
      <w:bookmarkStart w:id="8" w:name="_Hlt515348424"/>
      <w:r>
        <w:rPr>
          <w:rStyle w:val="51"/>
        </w:rPr>
        <w:t>T</w:t>
      </w:r>
      <w:bookmarkEnd w:id="7"/>
      <w:bookmarkEnd w:id="8"/>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r>
        <w:rPr>
          <w:color w:val="0000FF"/>
        </w:rPr>
        <w:tab/>
      </w:r>
    </w:p>
    <w:p>
      <w:pPr>
        <w:pStyle w:val="3"/>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1"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1"/>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994C3F"/>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8C33FB"/>
    <w:rsid w:val="12C5119E"/>
    <w:rsid w:val="12F41B7E"/>
    <w:rsid w:val="137E11F9"/>
    <w:rsid w:val="13921070"/>
    <w:rsid w:val="13B92923"/>
    <w:rsid w:val="13F717A7"/>
    <w:rsid w:val="14450ABD"/>
    <w:rsid w:val="145978A4"/>
    <w:rsid w:val="149A2095"/>
    <w:rsid w:val="14DA4571"/>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147485"/>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52544EE"/>
    <w:rsid w:val="45876AFD"/>
    <w:rsid w:val="45C909CE"/>
    <w:rsid w:val="46EB10DA"/>
    <w:rsid w:val="47161A57"/>
    <w:rsid w:val="474F0D92"/>
    <w:rsid w:val="479E06D9"/>
    <w:rsid w:val="484478DB"/>
    <w:rsid w:val="489255CF"/>
    <w:rsid w:val="48E9282A"/>
    <w:rsid w:val="490A2D8D"/>
    <w:rsid w:val="49D80071"/>
    <w:rsid w:val="49E61860"/>
    <w:rsid w:val="4A121519"/>
    <w:rsid w:val="4A2046FF"/>
    <w:rsid w:val="4A942DAF"/>
    <w:rsid w:val="4AA14E5D"/>
    <w:rsid w:val="4AE84A98"/>
    <w:rsid w:val="4BA51A69"/>
    <w:rsid w:val="4C32162D"/>
    <w:rsid w:val="4C606BA2"/>
    <w:rsid w:val="4C8B55C6"/>
    <w:rsid w:val="4D291DBF"/>
    <w:rsid w:val="4D7114C6"/>
    <w:rsid w:val="4D997F41"/>
    <w:rsid w:val="4DE47E0D"/>
    <w:rsid w:val="4E027E77"/>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4E577AA"/>
    <w:rsid w:val="56053D28"/>
    <w:rsid w:val="5623776B"/>
    <w:rsid w:val="562F05FA"/>
    <w:rsid w:val="5657526C"/>
    <w:rsid w:val="5677319A"/>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5FCC7322"/>
    <w:rsid w:val="61405B3A"/>
    <w:rsid w:val="61441001"/>
    <w:rsid w:val="615B24B6"/>
    <w:rsid w:val="61D7541E"/>
    <w:rsid w:val="61E675D5"/>
    <w:rsid w:val="61F87835"/>
    <w:rsid w:val="61FC02D5"/>
    <w:rsid w:val="6216317E"/>
    <w:rsid w:val="622E27A3"/>
    <w:rsid w:val="629135A9"/>
    <w:rsid w:val="631F4BFB"/>
    <w:rsid w:val="63DC17F4"/>
    <w:rsid w:val="64574404"/>
    <w:rsid w:val="646858AE"/>
    <w:rsid w:val="648E1F9C"/>
    <w:rsid w:val="649D3C17"/>
    <w:rsid w:val="64E04D76"/>
    <w:rsid w:val="64EF62D7"/>
    <w:rsid w:val="64F205B2"/>
    <w:rsid w:val="65973871"/>
    <w:rsid w:val="659A0F36"/>
    <w:rsid w:val="659F3A3C"/>
    <w:rsid w:val="659F4C42"/>
    <w:rsid w:val="65AC1F65"/>
    <w:rsid w:val="65B32F4F"/>
    <w:rsid w:val="66186232"/>
    <w:rsid w:val="66C63F3B"/>
    <w:rsid w:val="67370C48"/>
    <w:rsid w:val="673758D7"/>
    <w:rsid w:val="673B304C"/>
    <w:rsid w:val="67B87B8E"/>
    <w:rsid w:val="68B25102"/>
    <w:rsid w:val="68CB37CF"/>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EC412CB"/>
    <w:rsid w:val="6F2137D3"/>
    <w:rsid w:val="6F5375DE"/>
    <w:rsid w:val="6F5F16EF"/>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414B6"/>
    <w:rsid w:val="76C844C3"/>
    <w:rsid w:val="76D17C62"/>
    <w:rsid w:val="772A6211"/>
    <w:rsid w:val="78625546"/>
    <w:rsid w:val="78944572"/>
    <w:rsid w:val="78C06ED0"/>
    <w:rsid w:val="791B240F"/>
    <w:rsid w:val="792F089B"/>
    <w:rsid w:val="79B552D1"/>
    <w:rsid w:val="79CE1B38"/>
    <w:rsid w:val="79FB6170"/>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ZTE_rev</cp:lastModifiedBy>
  <cp:lastPrinted>2000-02-29T02:31:00Z</cp:lastPrinted>
  <dcterms:modified xsi:type="dcterms:W3CDTF">2021-11-24T07:14:52Z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